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E76D0" w:rsidRDefault="00AE76D0" w:rsidP="00AE76D0">
      <w:pPr>
        <w:tabs>
          <w:tab w:val="left" w:pos="5130"/>
        </w:tabs>
        <w:spacing w:after="0" w:line="240" w:lineRule="auto"/>
        <w:rPr>
          <w:rFonts w:ascii="Cambria" w:eastAsia="Times New Roman" w:hAnsi="Cambria"/>
          <w:b/>
          <w:sz w:val="24"/>
          <w:szCs w:val="24"/>
          <w:lang w:eastAsia="ja-JP"/>
        </w:rPr>
      </w:pPr>
    </w:p>
    <w:p w:rsidR="00AE76D0" w:rsidRPr="00AE76D0" w:rsidRDefault="00AE76D0" w:rsidP="00AE76D0">
      <w:pPr>
        <w:tabs>
          <w:tab w:val="left" w:pos="5130"/>
        </w:tabs>
        <w:spacing w:after="0" w:line="240" w:lineRule="auto"/>
        <w:rPr>
          <w:rFonts w:ascii="Cambria" w:eastAsia="Times New Roman" w:hAnsi="Cambria"/>
          <w:b/>
          <w:sz w:val="24"/>
          <w:szCs w:val="24"/>
          <w:lang w:eastAsia="ja-JP"/>
        </w:rPr>
      </w:pPr>
      <w:r w:rsidRPr="00AE76D0">
        <w:rPr>
          <w:rFonts w:ascii="Cambria" w:eastAsia="Times New Roman" w:hAnsi="Cambria"/>
          <w:b/>
          <w:sz w:val="24"/>
          <w:szCs w:val="24"/>
          <w:lang w:eastAsia="ja-JP"/>
        </w:rPr>
        <w:t>FOR IMMEDIATE RELEASE</w:t>
      </w:r>
      <w:r w:rsidRPr="00AE76D0">
        <w:rPr>
          <w:rFonts w:ascii="Cambria" w:eastAsia="Times New Roman" w:hAnsi="Cambria"/>
          <w:b/>
          <w:sz w:val="24"/>
          <w:szCs w:val="24"/>
          <w:lang w:eastAsia="ja-JP"/>
        </w:rPr>
        <w:tab/>
        <w:t>CONTACT:</w:t>
      </w:r>
    </w:p>
    <w:p w:rsidR="00AE76D0" w:rsidRPr="00AE76D0" w:rsidRDefault="00AE76D0" w:rsidP="00AE76D0">
      <w:pPr>
        <w:tabs>
          <w:tab w:val="left" w:pos="5130"/>
        </w:tabs>
        <w:spacing w:after="0" w:line="240" w:lineRule="auto"/>
        <w:rPr>
          <w:rFonts w:ascii="Cambria" w:eastAsia="Times New Roman" w:hAnsi="Cambria"/>
          <w:sz w:val="24"/>
          <w:szCs w:val="24"/>
          <w:lang w:eastAsia="ja-JP"/>
        </w:rPr>
      </w:pPr>
      <w:r w:rsidRPr="00AE76D0">
        <w:rPr>
          <w:rFonts w:ascii="Cambria" w:eastAsia="Times New Roman" w:hAnsi="Cambria"/>
          <w:sz w:val="24"/>
          <w:szCs w:val="24"/>
          <w:lang w:eastAsia="ja-JP"/>
        </w:rPr>
        <w:tab/>
        <w:t>Helen Baker, Jackson County Expo</w:t>
      </w:r>
    </w:p>
    <w:p w:rsidR="00AE76D0" w:rsidRPr="00AE76D0" w:rsidRDefault="00AE76D0" w:rsidP="00AE76D0">
      <w:pPr>
        <w:tabs>
          <w:tab w:val="left" w:pos="5130"/>
        </w:tabs>
        <w:spacing w:after="0" w:line="240" w:lineRule="auto"/>
        <w:rPr>
          <w:rFonts w:ascii="Cambria" w:eastAsia="Times New Roman" w:hAnsi="Cambria"/>
          <w:sz w:val="24"/>
          <w:szCs w:val="24"/>
          <w:lang w:eastAsia="ja-JP"/>
        </w:rPr>
      </w:pPr>
      <w:r w:rsidRPr="00AE76D0">
        <w:rPr>
          <w:rFonts w:ascii="Cambria" w:eastAsia="Times New Roman" w:hAnsi="Cambria"/>
          <w:sz w:val="24"/>
          <w:szCs w:val="24"/>
          <w:lang w:eastAsia="ja-JP"/>
        </w:rPr>
        <w:tab/>
        <w:t>541-774-8270</w:t>
      </w:r>
    </w:p>
    <w:p w:rsidR="00AE76D0" w:rsidRPr="00AE76D0" w:rsidRDefault="00AE76D0" w:rsidP="00AE76D0">
      <w:pPr>
        <w:tabs>
          <w:tab w:val="left" w:pos="5130"/>
        </w:tabs>
        <w:spacing w:after="0" w:line="240" w:lineRule="auto"/>
        <w:rPr>
          <w:rFonts w:ascii="Cambria" w:eastAsia="Times New Roman" w:hAnsi="Cambria"/>
          <w:sz w:val="24"/>
          <w:szCs w:val="24"/>
          <w:lang w:eastAsia="ja-JP"/>
        </w:rPr>
      </w:pPr>
      <w:r w:rsidRPr="00AE76D0">
        <w:rPr>
          <w:rFonts w:ascii="Cambria" w:eastAsia="Times New Roman" w:hAnsi="Cambria"/>
          <w:sz w:val="24"/>
          <w:szCs w:val="24"/>
          <w:lang w:eastAsia="ja-JP"/>
        </w:rPr>
        <w:tab/>
        <w:t>BakerHC@jacksoncounty.org</w:t>
      </w:r>
    </w:p>
    <w:p w:rsidR="00AE76D0" w:rsidRPr="00AE76D0" w:rsidRDefault="00AE76D0" w:rsidP="00AE76D0">
      <w:pPr>
        <w:tabs>
          <w:tab w:val="left" w:pos="2707"/>
        </w:tabs>
        <w:spacing w:after="0" w:line="240" w:lineRule="auto"/>
        <w:jc w:val="center"/>
        <w:rPr>
          <w:rFonts w:ascii="Cambria" w:eastAsia="Times New Roman" w:hAnsi="Cambria"/>
          <w:b/>
          <w:sz w:val="18"/>
          <w:szCs w:val="18"/>
          <w:lang w:eastAsia="ja-JP"/>
        </w:rPr>
      </w:pPr>
    </w:p>
    <w:p w:rsidR="00AE76D0" w:rsidRPr="00AE76D0" w:rsidRDefault="00AE76D0" w:rsidP="00AE76D0">
      <w:pPr>
        <w:tabs>
          <w:tab w:val="left" w:pos="2707"/>
        </w:tabs>
        <w:spacing w:after="0" w:line="240" w:lineRule="auto"/>
        <w:jc w:val="center"/>
        <w:rPr>
          <w:rFonts w:ascii="Cambria" w:eastAsia="Times New Roman" w:hAnsi="Cambria"/>
          <w:b/>
          <w:sz w:val="18"/>
          <w:szCs w:val="18"/>
          <w:lang w:eastAsia="ja-JP"/>
        </w:rPr>
      </w:pPr>
    </w:p>
    <w:p w:rsidR="00AE76D0" w:rsidRPr="00AE76D0" w:rsidRDefault="00AE76D0" w:rsidP="00AE76D0">
      <w:pPr>
        <w:tabs>
          <w:tab w:val="left" w:pos="2707"/>
        </w:tabs>
        <w:spacing w:after="0" w:line="240" w:lineRule="auto"/>
        <w:jc w:val="center"/>
        <w:rPr>
          <w:rFonts w:ascii="Cambria" w:eastAsia="Times New Roman" w:hAnsi="Cambria"/>
          <w:b/>
          <w:sz w:val="28"/>
          <w:szCs w:val="28"/>
          <w:lang w:eastAsia="ja-JP"/>
        </w:rPr>
      </w:pPr>
      <w:r w:rsidRPr="00AE76D0">
        <w:rPr>
          <w:rFonts w:ascii="Cambria" w:eastAsia="Times New Roman" w:hAnsi="Cambria"/>
          <w:b/>
          <w:sz w:val="28"/>
          <w:szCs w:val="28"/>
          <w:lang w:eastAsia="ja-JP"/>
        </w:rPr>
        <w:t>The 2023 Central Point Wild Rogue Pro Rodeo is May 18-20!</w:t>
      </w:r>
    </w:p>
    <w:p w:rsidR="00AE76D0" w:rsidRPr="00AE76D0" w:rsidRDefault="00AE76D0" w:rsidP="00AE76D0">
      <w:pPr>
        <w:tabs>
          <w:tab w:val="left" w:pos="2707"/>
        </w:tabs>
        <w:spacing w:after="0" w:line="240" w:lineRule="auto"/>
        <w:jc w:val="center"/>
        <w:rPr>
          <w:rFonts w:ascii="Cambria" w:eastAsia="Times New Roman" w:hAnsi="Cambria"/>
          <w:b/>
          <w:sz w:val="20"/>
          <w:szCs w:val="20"/>
          <w:lang w:eastAsia="ja-JP"/>
        </w:rPr>
      </w:pPr>
    </w:p>
    <w:p w:rsidR="00AE76D0" w:rsidRPr="00AE76D0" w:rsidRDefault="00AE76D0" w:rsidP="00AE76D0">
      <w:pPr>
        <w:tabs>
          <w:tab w:val="left" w:pos="2707"/>
        </w:tabs>
        <w:spacing w:after="0" w:line="240" w:lineRule="auto"/>
        <w:jc w:val="center"/>
        <w:rPr>
          <w:rFonts w:ascii="Cambria" w:eastAsia="Times New Roman" w:hAnsi="Cambria"/>
          <w:b/>
          <w:sz w:val="20"/>
          <w:szCs w:val="20"/>
          <w:lang w:eastAsia="ja-JP"/>
        </w:rPr>
      </w:pPr>
    </w:p>
    <w:p w:rsidR="00AE76D0" w:rsidRPr="00AE76D0" w:rsidRDefault="00AE76D0" w:rsidP="00AE76D0">
      <w:pPr>
        <w:tabs>
          <w:tab w:val="left" w:pos="2707"/>
        </w:tabs>
        <w:spacing w:after="0" w:line="240" w:lineRule="auto"/>
        <w:rPr>
          <w:rFonts w:ascii="Cambria" w:eastAsia="Times New Roman" w:hAnsi="Cambria"/>
          <w:sz w:val="24"/>
          <w:szCs w:val="24"/>
          <w:lang w:eastAsia="ja-JP"/>
        </w:rPr>
      </w:pPr>
    </w:p>
    <w:p w:rsidR="00AE76D0" w:rsidRPr="00AE76D0" w:rsidRDefault="00AE76D0" w:rsidP="00AE76D0">
      <w:pPr>
        <w:tabs>
          <w:tab w:val="left" w:pos="2707"/>
        </w:tabs>
        <w:spacing w:after="0" w:line="240" w:lineRule="auto"/>
        <w:rPr>
          <w:rFonts w:ascii="Cambria" w:eastAsia="Times New Roman" w:hAnsi="Cambria"/>
          <w:sz w:val="24"/>
          <w:szCs w:val="24"/>
          <w:lang w:eastAsia="ja-JP"/>
        </w:rPr>
      </w:pPr>
      <w:r w:rsidRPr="00AE76D0">
        <w:rPr>
          <w:rFonts w:ascii="Cambria" w:eastAsia="Times New Roman" w:hAnsi="Cambria"/>
          <w:sz w:val="24"/>
          <w:szCs w:val="24"/>
          <w:lang w:eastAsia="ja-JP"/>
        </w:rPr>
        <w:t>The City of Central Point</w:t>
      </w:r>
      <w:r>
        <w:rPr>
          <w:rFonts w:ascii="Cambria" w:eastAsia="Times New Roman" w:hAnsi="Cambria"/>
          <w:sz w:val="24"/>
          <w:szCs w:val="24"/>
          <w:lang w:eastAsia="ja-JP"/>
        </w:rPr>
        <w:t xml:space="preserve">, Rogue Regency, </w:t>
      </w:r>
      <w:r w:rsidRPr="00AE76D0">
        <w:rPr>
          <w:rFonts w:ascii="Cambria" w:eastAsia="Times New Roman" w:hAnsi="Cambria"/>
          <w:sz w:val="24"/>
          <w:szCs w:val="24"/>
          <w:lang w:eastAsia="ja-JP"/>
        </w:rPr>
        <w:t>and the Jackson County Expo are pleased to announce the</w:t>
      </w:r>
      <w:r>
        <w:rPr>
          <w:rFonts w:ascii="Cambria" w:eastAsia="Times New Roman" w:hAnsi="Cambria"/>
          <w:sz w:val="24"/>
          <w:szCs w:val="24"/>
          <w:lang w:eastAsia="ja-JP"/>
        </w:rPr>
        <w:t xml:space="preserve"> </w:t>
      </w:r>
      <w:r w:rsidRPr="00AE76D0">
        <w:rPr>
          <w:rFonts w:ascii="Cambria" w:eastAsia="Times New Roman" w:hAnsi="Cambria"/>
          <w:sz w:val="24"/>
          <w:szCs w:val="24"/>
          <w:lang w:eastAsia="ja-JP"/>
        </w:rPr>
        <w:t>2023 Central Point Wild Rogue Pro Rodeo – May 18</w:t>
      </w:r>
      <w:r w:rsidRPr="00AE76D0">
        <w:rPr>
          <w:rFonts w:ascii="Cambria" w:eastAsia="Times New Roman" w:hAnsi="Cambria"/>
          <w:sz w:val="24"/>
          <w:szCs w:val="24"/>
          <w:vertAlign w:val="superscript"/>
          <w:lang w:eastAsia="ja-JP"/>
        </w:rPr>
        <w:t>th</w:t>
      </w:r>
      <w:r w:rsidRPr="00AE76D0">
        <w:rPr>
          <w:rFonts w:ascii="Cambria" w:eastAsia="Times New Roman" w:hAnsi="Cambria"/>
          <w:sz w:val="24"/>
          <w:szCs w:val="24"/>
          <w:lang w:eastAsia="ja-JP"/>
        </w:rPr>
        <w:t xml:space="preserve"> through 20</w:t>
      </w:r>
      <w:r w:rsidRPr="00AE76D0">
        <w:rPr>
          <w:rFonts w:ascii="Cambria" w:eastAsia="Times New Roman" w:hAnsi="Cambria"/>
          <w:sz w:val="24"/>
          <w:szCs w:val="24"/>
          <w:vertAlign w:val="superscript"/>
          <w:lang w:eastAsia="ja-JP"/>
        </w:rPr>
        <w:t>th</w:t>
      </w:r>
      <w:r w:rsidRPr="00AE76D0">
        <w:rPr>
          <w:rFonts w:ascii="Cambria" w:eastAsia="Times New Roman" w:hAnsi="Cambria"/>
          <w:sz w:val="24"/>
          <w:szCs w:val="24"/>
          <w:lang w:eastAsia="ja-JP"/>
        </w:rPr>
        <w:t>!</w:t>
      </w:r>
    </w:p>
    <w:p w:rsidR="00AE76D0" w:rsidRPr="00AE76D0" w:rsidRDefault="00AE76D0" w:rsidP="00AE76D0">
      <w:pPr>
        <w:tabs>
          <w:tab w:val="left" w:pos="2707"/>
        </w:tabs>
        <w:spacing w:after="0" w:line="240" w:lineRule="auto"/>
        <w:rPr>
          <w:rFonts w:ascii="Cambria" w:eastAsia="Times New Roman" w:hAnsi="Cambria"/>
          <w:sz w:val="24"/>
          <w:szCs w:val="24"/>
          <w:lang w:eastAsia="ja-JP"/>
        </w:rPr>
      </w:pPr>
    </w:p>
    <w:p w:rsidR="00AE76D0" w:rsidRPr="00AE76D0" w:rsidRDefault="00AE76D0" w:rsidP="00AE76D0">
      <w:pPr>
        <w:tabs>
          <w:tab w:val="left" w:pos="2707"/>
        </w:tabs>
        <w:spacing w:after="0" w:line="240" w:lineRule="auto"/>
        <w:rPr>
          <w:rFonts w:ascii="Cambria" w:eastAsia="Times New Roman" w:hAnsi="Cambria"/>
          <w:sz w:val="24"/>
          <w:szCs w:val="24"/>
          <w:lang w:eastAsia="ja-JP"/>
        </w:rPr>
      </w:pPr>
      <w:r>
        <w:rPr>
          <w:rFonts w:ascii="Cambria" w:eastAsia="Times New Roman" w:hAnsi="Cambria"/>
          <w:sz w:val="24"/>
          <w:szCs w:val="24"/>
          <w:lang w:eastAsia="ja-JP"/>
        </w:rPr>
        <w:t xml:space="preserve">Rogue Regency presents </w:t>
      </w:r>
      <w:r w:rsidRPr="00AE76D0">
        <w:rPr>
          <w:rFonts w:ascii="Cambria" w:eastAsia="Times New Roman" w:hAnsi="Cambria"/>
          <w:sz w:val="24"/>
          <w:szCs w:val="24"/>
          <w:lang w:eastAsia="ja-JP"/>
        </w:rPr>
        <w:t>three nights</w:t>
      </w:r>
      <w:r>
        <w:rPr>
          <w:rFonts w:ascii="Cambria" w:eastAsia="Times New Roman" w:hAnsi="Cambria"/>
          <w:sz w:val="24"/>
          <w:szCs w:val="24"/>
          <w:lang w:eastAsia="ja-JP"/>
        </w:rPr>
        <w:t xml:space="preserve"> of rodeo action; Thursday</w:t>
      </w:r>
      <w:r w:rsidRPr="00AE76D0">
        <w:rPr>
          <w:rFonts w:ascii="Cambria" w:eastAsia="Times New Roman" w:hAnsi="Cambria"/>
          <w:sz w:val="24"/>
          <w:szCs w:val="24"/>
          <w:lang w:eastAsia="ja-JP"/>
        </w:rPr>
        <w:t xml:space="preserve"> through Saturday will be chocked full of contestants for the Central Point Wild Rogue Pro Rodeo.  Watch bull riders, bareback riders, barrel racers, bronc riders, steer wrestlers, and tie-down ropers compete for the points and the CASH.  These contestants are all working their way up the point ladder for the 2023 National Pro Rodeo FINALS in Las Vegas or the WPRA finals for those barrel racing speedsters.  The Central Point Wild Rogue Pro Rodeo is known for bringing in some of the best and brightest stars in the rodeo industry. </w:t>
      </w:r>
    </w:p>
    <w:p w:rsidR="00AE76D0" w:rsidRPr="00AE76D0" w:rsidRDefault="00AE76D0" w:rsidP="00AE76D0">
      <w:pPr>
        <w:tabs>
          <w:tab w:val="left" w:pos="2707"/>
        </w:tabs>
        <w:spacing w:after="0" w:line="240" w:lineRule="auto"/>
        <w:rPr>
          <w:rFonts w:ascii="Cambria" w:eastAsia="Times New Roman" w:hAnsi="Cambria"/>
          <w:sz w:val="24"/>
          <w:szCs w:val="24"/>
          <w:lang w:eastAsia="ja-JP"/>
        </w:rPr>
      </w:pPr>
    </w:p>
    <w:p w:rsidR="00AE76D0" w:rsidRPr="00AE76D0" w:rsidRDefault="00AE76D0" w:rsidP="00AE76D0">
      <w:pPr>
        <w:tabs>
          <w:tab w:val="left" w:pos="2707"/>
        </w:tabs>
        <w:spacing w:after="0" w:line="240" w:lineRule="auto"/>
        <w:rPr>
          <w:rFonts w:ascii="Cambria" w:eastAsia="Times New Roman" w:hAnsi="Cambria"/>
          <w:sz w:val="24"/>
          <w:szCs w:val="24"/>
          <w:lang w:eastAsia="ja-JP"/>
        </w:rPr>
      </w:pPr>
      <w:r w:rsidRPr="00AE76D0">
        <w:rPr>
          <w:rFonts w:ascii="Cambria" w:eastAsia="Times New Roman" w:hAnsi="Cambria"/>
          <w:sz w:val="24"/>
          <w:szCs w:val="24"/>
          <w:lang w:eastAsia="ja-JP"/>
        </w:rPr>
        <w:t xml:space="preserve">Tickets will be available at Sherm’s Food 4 Less Self-Service Kiosk, Expo office, and online at </w:t>
      </w:r>
      <w:hyperlink w:history="1">
        <w:r w:rsidRPr="00AE76D0">
          <w:rPr>
            <w:rFonts w:ascii="Cambria" w:eastAsia="Times New Roman" w:hAnsi="Cambria"/>
            <w:color w:val="0000FF"/>
            <w:sz w:val="24"/>
            <w:szCs w:val="24"/>
            <w:u w:val="single"/>
            <w:lang w:eastAsia="ja-JP"/>
          </w:rPr>
          <w:t>www.wildrogueprorodeo.com</w:t>
        </w:r>
      </w:hyperlink>
      <w:r w:rsidRPr="00AE76D0">
        <w:rPr>
          <w:rFonts w:ascii="Cambria" w:eastAsia="Times New Roman" w:hAnsi="Cambria"/>
          <w:sz w:val="24"/>
          <w:szCs w:val="24"/>
          <w:lang w:eastAsia="ja-JP"/>
        </w:rPr>
        <w:t>.  General Admission tickets are $20, and Reserved tickets are $25. Prices go up $5 at the door.</w:t>
      </w:r>
    </w:p>
    <w:p w:rsidR="00AE76D0" w:rsidRPr="00AE76D0" w:rsidRDefault="00AE76D0" w:rsidP="00AE76D0">
      <w:pPr>
        <w:tabs>
          <w:tab w:val="left" w:pos="2707"/>
        </w:tabs>
        <w:spacing w:after="0" w:line="240" w:lineRule="auto"/>
        <w:rPr>
          <w:rFonts w:ascii="Cambria" w:eastAsia="Times New Roman" w:hAnsi="Cambria"/>
          <w:sz w:val="24"/>
          <w:szCs w:val="24"/>
          <w:lang w:eastAsia="ja-JP"/>
        </w:rPr>
      </w:pPr>
    </w:p>
    <w:p w:rsidR="00AE76D0" w:rsidRPr="00AE76D0" w:rsidRDefault="00AE76D0" w:rsidP="00AE76D0">
      <w:pPr>
        <w:tabs>
          <w:tab w:val="left" w:pos="2707"/>
        </w:tabs>
        <w:spacing w:after="0" w:line="240" w:lineRule="auto"/>
        <w:rPr>
          <w:rFonts w:ascii="Cambria" w:eastAsia="Times New Roman" w:hAnsi="Cambria"/>
          <w:sz w:val="24"/>
          <w:szCs w:val="24"/>
          <w:lang w:eastAsia="ja-JP"/>
        </w:rPr>
      </w:pPr>
      <w:r w:rsidRPr="00AE76D0">
        <w:rPr>
          <w:rFonts w:ascii="Cambria" w:eastAsia="Times New Roman" w:hAnsi="Cambria"/>
          <w:sz w:val="24"/>
          <w:szCs w:val="24"/>
          <w:lang w:eastAsia="ja-JP"/>
        </w:rPr>
        <w:t>Join us in May for the 2023 Central Point Wild Rogue Pro Rodeo – the home of the ONLY 100-point bull ride.</w:t>
      </w:r>
    </w:p>
    <w:p w:rsidR="00AE76D0" w:rsidRPr="00AE76D0" w:rsidRDefault="00AE76D0" w:rsidP="00AE76D0">
      <w:pPr>
        <w:tabs>
          <w:tab w:val="left" w:pos="2707"/>
        </w:tabs>
        <w:spacing w:after="0" w:line="240" w:lineRule="auto"/>
        <w:rPr>
          <w:rFonts w:ascii="Cambria" w:eastAsia="Times New Roman" w:hAnsi="Cambria"/>
          <w:sz w:val="18"/>
          <w:szCs w:val="18"/>
          <w:lang w:eastAsia="ja-JP"/>
        </w:rPr>
      </w:pPr>
    </w:p>
    <w:p w:rsidR="00AE76D0" w:rsidRPr="00AE76D0" w:rsidRDefault="00AE76D0" w:rsidP="00AE76D0">
      <w:pPr>
        <w:tabs>
          <w:tab w:val="left" w:pos="2707"/>
        </w:tabs>
        <w:spacing w:after="0" w:line="240" w:lineRule="auto"/>
        <w:rPr>
          <w:rFonts w:ascii="Cambria" w:eastAsia="Times New Roman" w:hAnsi="Cambria"/>
          <w:sz w:val="18"/>
          <w:szCs w:val="18"/>
          <w:lang w:eastAsia="ja-JP"/>
        </w:rPr>
      </w:pPr>
    </w:p>
    <w:p w:rsidR="00AE76D0" w:rsidRPr="00AE76D0" w:rsidRDefault="00AE76D0" w:rsidP="00AE76D0">
      <w:pPr>
        <w:tabs>
          <w:tab w:val="left" w:pos="2707"/>
        </w:tabs>
        <w:spacing w:after="0" w:line="240" w:lineRule="auto"/>
        <w:rPr>
          <w:rFonts w:ascii="Cambria" w:eastAsia="Times New Roman" w:hAnsi="Cambria"/>
          <w:i/>
          <w:sz w:val="20"/>
          <w:szCs w:val="20"/>
          <w:lang w:eastAsia="ja-JP"/>
        </w:rPr>
      </w:pPr>
      <w:r w:rsidRPr="00AE76D0">
        <w:rPr>
          <w:rFonts w:ascii="Cambria" w:eastAsia="Times New Roman" w:hAnsi="Cambria"/>
          <w:i/>
          <w:sz w:val="20"/>
          <w:szCs w:val="20"/>
          <w:lang w:eastAsia="ja-JP"/>
        </w:rPr>
        <w:t>For rodeo event information, visit www.wildrogueprorodeo.com.</w:t>
      </w:r>
    </w:p>
    <w:p w:rsidR="004502A9" w:rsidRDefault="004502A9"/>
    <w:sectPr w:rsidR="004502A9" w:rsidSect="00D5313E">
      <w:headerReference w:type="even" r:id="rId6"/>
      <w:headerReference w:type="default" r:id="rId7"/>
      <w:footerReference w:type="even" r:id="rId8"/>
      <w:footerReference w:type="default" r:id="rId9"/>
      <w:headerReference w:type="first" r:id="rId10"/>
      <w:footerReference w:type="first" r:id="rId11"/>
      <w:pgSz w:w="12240" w:h="15840"/>
      <w:pgMar w:top="288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0624F" w:rsidRDefault="0060624F" w:rsidP="00D5313E">
      <w:pPr>
        <w:spacing w:after="0" w:line="240" w:lineRule="auto"/>
      </w:pPr>
      <w:r>
        <w:separator/>
      </w:r>
    </w:p>
  </w:endnote>
  <w:endnote w:type="continuationSeparator" w:id="0">
    <w:p w:rsidR="0060624F" w:rsidRDefault="0060624F" w:rsidP="00D531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313E" w:rsidRDefault="00D5313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313E" w:rsidRDefault="00867575">
    <w:pPr>
      <w:pStyle w:val="Footer"/>
    </w:pPr>
    <w:r>
      <w:rPr>
        <w:noProof/>
      </w:rPr>
      <w:drawing>
        <wp:anchor distT="0" distB="0" distL="114300" distR="114300" simplePos="0" relativeHeight="251656704" behindDoc="1" locked="0" layoutInCell="1" allowOverlap="1">
          <wp:simplePos x="0" y="0"/>
          <wp:positionH relativeFrom="page">
            <wp:align>right</wp:align>
          </wp:positionH>
          <wp:positionV relativeFrom="paragraph">
            <wp:posOffset>-591185</wp:posOffset>
          </wp:positionV>
          <wp:extent cx="7772400" cy="165481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654810"/>
                  </a:xfrm>
                  <a:prstGeom prst="rect">
                    <a:avLst/>
                  </a:prstGeom>
                  <a:noFill/>
                  <a:ln>
                    <a:noFill/>
                  </a:ln>
                </pic:spPr>
              </pic:pic>
            </a:graphicData>
          </a:graphic>
          <wp14:sizeRelH relativeFrom="page">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313E" w:rsidRDefault="00D5313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0624F" w:rsidRDefault="0060624F" w:rsidP="00D5313E">
      <w:pPr>
        <w:spacing w:after="0" w:line="240" w:lineRule="auto"/>
      </w:pPr>
      <w:r>
        <w:separator/>
      </w:r>
    </w:p>
  </w:footnote>
  <w:footnote w:type="continuationSeparator" w:id="0">
    <w:p w:rsidR="0060624F" w:rsidRDefault="0060624F" w:rsidP="00D5313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313E" w:rsidRDefault="00D5313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313E" w:rsidRDefault="00867575" w:rsidP="00D5313E">
    <w:pPr>
      <w:pStyle w:val="Header"/>
      <w:tabs>
        <w:tab w:val="clear" w:pos="4680"/>
      </w:tabs>
    </w:pPr>
    <w:r>
      <w:rPr>
        <w:noProof/>
      </w:rPr>
      <w:drawing>
        <wp:anchor distT="0" distB="0" distL="114300" distR="114300" simplePos="0" relativeHeight="251658752" behindDoc="1" locked="0" layoutInCell="1" allowOverlap="1">
          <wp:simplePos x="0" y="0"/>
          <wp:positionH relativeFrom="column">
            <wp:posOffset>4524375</wp:posOffset>
          </wp:positionH>
          <wp:positionV relativeFrom="paragraph">
            <wp:posOffset>-95250</wp:posOffset>
          </wp:positionV>
          <wp:extent cx="1619250" cy="1619250"/>
          <wp:effectExtent l="0" t="0" r="0" b="0"/>
          <wp:wrapNone/>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16192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7728" behindDoc="1" locked="0" layoutInCell="1" allowOverlap="1">
          <wp:simplePos x="0" y="0"/>
          <wp:positionH relativeFrom="margin">
            <wp:posOffset>-66675</wp:posOffset>
          </wp:positionH>
          <wp:positionV relativeFrom="paragraph">
            <wp:posOffset>-75565</wp:posOffset>
          </wp:positionV>
          <wp:extent cx="1392555" cy="1333500"/>
          <wp:effectExtent l="0" t="0" r="0" b="0"/>
          <wp:wrapNone/>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92555" cy="1333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5313E">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313E" w:rsidRDefault="00D5313E">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76D0"/>
    <w:rsid w:val="00015B0C"/>
    <w:rsid w:val="000629C0"/>
    <w:rsid w:val="00075B04"/>
    <w:rsid w:val="00091E23"/>
    <w:rsid w:val="000957CD"/>
    <w:rsid w:val="00096F3B"/>
    <w:rsid w:val="000A0204"/>
    <w:rsid w:val="000A642D"/>
    <w:rsid w:val="000A6A5D"/>
    <w:rsid w:val="000A722C"/>
    <w:rsid w:val="000C49DA"/>
    <w:rsid w:val="000D0470"/>
    <w:rsid w:val="000E341C"/>
    <w:rsid w:val="000F097A"/>
    <w:rsid w:val="000F4694"/>
    <w:rsid w:val="001101B1"/>
    <w:rsid w:val="00123142"/>
    <w:rsid w:val="00126105"/>
    <w:rsid w:val="00144E1E"/>
    <w:rsid w:val="00153344"/>
    <w:rsid w:val="00155282"/>
    <w:rsid w:val="001635B1"/>
    <w:rsid w:val="00175A95"/>
    <w:rsid w:val="00183669"/>
    <w:rsid w:val="001A41C3"/>
    <w:rsid w:val="001A4CE1"/>
    <w:rsid w:val="001A68E5"/>
    <w:rsid w:val="001B05F4"/>
    <w:rsid w:val="001B1967"/>
    <w:rsid w:val="001C06D4"/>
    <w:rsid w:val="001C0D07"/>
    <w:rsid w:val="001C1C96"/>
    <w:rsid w:val="001D4717"/>
    <w:rsid w:val="001E05CC"/>
    <w:rsid w:val="0020015A"/>
    <w:rsid w:val="00204309"/>
    <w:rsid w:val="00210DB8"/>
    <w:rsid w:val="00214440"/>
    <w:rsid w:val="0022220A"/>
    <w:rsid w:val="00222ED4"/>
    <w:rsid w:val="002263F2"/>
    <w:rsid w:val="0024305D"/>
    <w:rsid w:val="0024467E"/>
    <w:rsid w:val="0025297D"/>
    <w:rsid w:val="00253FF5"/>
    <w:rsid w:val="0025454C"/>
    <w:rsid w:val="00263976"/>
    <w:rsid w:val="0026413B"/>
    <w:rsid w:val="002768B2"/>
    <w:rsid w:val="00285020"/>
    <w:rsid w:val="002B06CB"/>
    <w:rsid w:val="002B284E"/>
    <w:rsid w:val="002B3660"/>
    <w:rsid w:val="002B7F31"/>
    <w:rsid w:val="002E7C78"/>
    <w:rsid w:val="002F64AF"/>
    <w:rsid w:val="002F65F3"/>
    <w:rsid w:val="0031172C"/>
    <w:rsid w:val="00313A4A"/>
    <w:rsid w:val="00313A5C"/>
    <w:rsid w:val="00315D6E"/>
    <w:rsid w:val="00344149"/>
    <w:rsid w:val="00350EE1"/>
    <w:rsid w:val="00356A7B"/>
    <w:rsid w:val="003708EA"/>
    <w:rsid w:val="003720D6"/>
    <w:rsid w:val="003776AA"/>
    <w:rsid w:val="0038296B"/>
    <w:rsid w:val="003A2474"/>
    <w:rsid w:val="003B0EA8"/>
    <w:rsid w:val="003C108B"/>
    <w:rsid w:val="003C5669"/>
    <w:rsid w:val="003E72A6"/>
    <w:rsid w:val="003F3E38"/>
    <w:rsid w:val="003F58DA"/>
    <w:rsid w:val="00411934"/>
    <w:rsid w:val="004126DE"/>
    <w:rsid w:val="00421FF9"/>
    <w:rsid w:val="00424BA0"/>
    <w:rsid w:val="004331F7"/>
    <w:rsid w:val="00440211"/>
    <w:rsid w:val="00441745"/>
    <w:rsid w:val="00442F08"/>
    <w:rsid w:val="004502A9"/>
    <w:rsid w:val="00451099"/>
    <w:rsid w:val="004632CC"/>
    <w:rsid w:val="0046770F"/>
    <w:rsid w:val="00480AEA"/>
    <w:rsid w:val="004A36F4"/>
    <w:rsid w:val="004B0692"/>
    <w:rsid w:val="004C6592"/>
    <w:rsid w:val="004C7EED"/>
    <w:rsid w:val="004D0D0B"/>
    <w:rsid w:val="004D21E7"/>
    <w:rsid w:val="004D5DBD"/>
    <w:rsid w:val="004E1B0C"/>
    <w:rsid w:val="004E692A"/>
    <w:rsid w:val="005100B0"/>
    <w:rsid w:val="0051473D"/>
    <w:rsid w:val="005328D4"/>
    <w:rsid w:val="005603CB"/>
    <w:rsid w:val="005605B2"/>
    <w:rsid w:val="00562F20"/>
    <w:rsid w:val="00584278"/>
    <w:rsid w:val="00587EE3"/>
    <w:rsid w:val="00591936"/>
    <w:rsid w:val="005A5AA9"/>
    <w:rsid w:val="005A63F6"/>
    <w:rsid w:val="005B109F"/>
    <w:rsid w:val="005E569D"/>
    <w:rsid w:val="005F49AC"/>
    <w:rsid w:val="005F786B"/>
    <w:rsid w:val="00601D6C"/>
    <w:rsid w:val="0060624F"/>
    <w:rsid w:val="00606419"/>
    <w:rsid w:val="00612186"/>
    <w:rsid w:val="00622CF4"/>
    <w:rsid w:val="00644140"/>
    <w:rsid w:val="0064756D"/>
    <w:rsid w:val="00653249"/>
    <w:rsid w:val="00660DCD"/>
    <w:rsid w:val="00663674"/>
    <w:rsid w:val="00664FCC"/>
    <w:rsid w:val="0067574C"/>
    <w:rsid w:val="0068166B"/>
    <w:rsid w:val="00683ED4"/>
    <w:rsid w:val="00695256"/>
    <w:rsid w:val="00695BBD"/>
    <w:rsid w:val="00695D29"/>
    <w:rsid w:val="006966A2"/>
    <w:rsid w:val="006A6AEC"/>
    <w:rsid w:val="006C1E6F"/>
    <w:rsid w:val="006C7B54"/>
    <w:rsid w:val="006C7F9E"/>
    <w:rsid w:val="006D3EA6"/>
    <w:rsid w:val="006E43D5"/>
    <w:rsid w:val="006F55F6"/>
    <w:rsid w:val="0070489E"/>
    <w:rsid w:val="00712D06"/>
    <w:rsid w:val="0071568B"/>
    <w:rsid w:val="00732474"/>
    <w:rsid w:val="0074086C"/>
    <w:rsid w:val="007522D7"/>
    <w:rsid w:val="007641B0"/>
    <w:rsid w:val="007704DD"/>
    <w:rsid w:val="00771CBA"/>
    <w:rsid w:val="00784F6D"/>
    <w:rsid w:val="007931C3"/>
    <w:rsid w:val="00795B4A"/>
    <w:rsid w:val="007B624E"/>
    <w:rsid w:val="007B7BAA"/>
    <w:rsid w:val="007C42FD"/>
    <w:rsid w:val="007C6414"/>
    <w:rsid w:val="007D5776"/>
    <w:rsid w:val="007D59EB"/>
    <w:rsid w:val="007F154B"/>
    <w:rsid w:val="007F26F4"/>
    <w:rsid w:val="008045A1"/>
    <w:rsid w:val="00805126"/>
    <w:rsid w:val="00830217"/>
    <w:rsid w:val="00840AC7"/>
    <w:rsid w:val="00856A5A"/>
    <w:rsid w:val="0086084A"/>
    <w:rsid w:val="00867575"/>
    <w:rsid w:val="00884343"/>
    <w:rsid w:val="008A287A"/>
    <w:rsid w:val="008A424D"/>
    <w:rsid w:val="008A4F8E"/>
    <w:rsid w:val="008B7834"/>
    <w:rsid w:val="008E5161"/>
    <w:rsid w:val="008F0AC3"/>
    <w:rsid w:val="00904DA8"/>
    <w:rsid w:val="009236D7"/>
    <w:rsid w:val="00924005"/>
    <w:rsid w:val="00925F64"/>
    <w:rsid w:val="009354B9"/>
    <w:rsid w:val="0094003C"/>
    <w:rsid w:val="00941A25"/>
    <w:rsid w:val="00943D2A"/>
    <w:rsid w:val="009444D3"/>
    <w:rsid w:val="009478BC"/>
    <w:rsid w:val="009506F7"/>
    <w:rsid w:val="00960729"/>
    <w:rsid w:val="009B14E2"/>
    <w:rsid w:val="009B2DA4"/>
    <w:rsid w:val="009B38C0"/>
    <w:rsid w:val="009C2793"/>
    <w:rsid w:val="009D01B8"/>
    <w:rsid w:val="009F70EE"/>
    <w:rsid w:val="00A04F51"/>
    <w:rsid w:val="00A05ABC"/>
    <w:rsid w:val="00A10AA4"/>
    <w:rsid w:val="00A23099"/>
    <w:rsid w:val="00A35E48"/>
    <w:rsid w:val="00A44BF8"/>
    <w:rsid w:val="00A45F49"/>
    <w:rsid w:val="00A46AEF"/>
    <w:rsid w:val="00A52EE3"/>
    <w:rsid w:val="00AA2C6F"/>
    <w:rsid w:val="00AB1A4F"/>
    <w:rsid w:val="00AB4F59"/>
    <w:rsid w:val="00AC193E"/>
    <w:rsid w:val="00AE47E1"/>
    <w:rsid w:val="00AE5C76"/>
    <w:rsid w:val="00AE76D0"/>
    <w:rsid w:val="00AF3203"/>
    <w:rsid w:val="00AF5697"/>
    <w:rsid w:val="00B170EB"/>
    <w:rsid w:val="00B170F4"/>
    <w:rsid w:val="00B23575"/>
    <w:rsid w:val="00B27931"/>
    <w:rsid w:val="00B30A9C"/>
    <w:rsid w:val="00B37B2C"/>
    <w:rsid w:val="00B43C40"/>
    <w:rsid w:val="00B52004"/>
    <w:rsid w:val="00B7280A"/>
    <w:rsid w:val="00B87E5B"/>
    <w:rsid w:val="00B910BD"/>
    <w:rsid w:val="00BA09A8"/>
    <w:rsid w:val="00BB4FDD"/>
    <w:rsid w:val="00BC0E90"/>
    <w:rsid w:val="00BC2878"/>
    <w:rsid w:val="00BD2E48"/>
    <w:rsid w:val="00BF00C8"/>
    <w:rsid w:val="00C149E9"/>
    <w:rsid w:val="00C33E90"/>
    <w:rsid w:val="00C61D60"/>
    <w:rsid w:val="00C6521D"/>
    <w:rsid w:val="00C66252"/>
    <w:rsid w:val="00C730B1"/>
    <w:rsid w:val="00C7489B"/>
    <w:rsid w:val="00C75022"/>
    <w:rsid w:val="00C771E7"/>
    <w:rsid w:val="00C80E75"/>
    <w:rsid w:val="00C93878"/>
    <w:rsid w:val="00CA5830"/>
    <w:rsid w:val="00CA7676"/>
    <w:rsid w:val="00CB2A07"/>
    <w:rsid w:val="00CB2D04"/>
    <w:rsid w:val="00CB4DB5"/>
    <w:rsid w:val="00CC1DD6"/>
    <w:rsid w:val="00CC748B"/>
    <w:rsid w:val="00CD1396"/>
    <w:rsid w:val="00CD2290"/>
    <w:rsid w:val="00CD367E"/>
    <w:rsid w:val="00CE0A02"/>
    <w:rsid w:val="00D00887"/>
    <w:rsid w:val="00D00EC8"/>
    <w:rsid w:val="00D26115"/>
    <w:rsid w:val="00D37334"/>
    <w:rsid w:val="00D37842"/>
    <w:rsid w:val="00D416F6"/>
    <w:rsid w:val="00D43EC3"/>
    <w:rsid w:val="00D4649B"/>
    <w:rsid w:val="00D5313E"/>
    <w:rsid w:val="00D5591B"/>
    <w:rsid w:val="00D87BDE"/>
    <w:rsid w:val="00D93EF5"/>
    <w:rsid w:val="00D95E17"/>
    <w:rsid w:val="00D95EA2"/>
    <w:rsid w:val="00D9790E"/>
    <w:rsid w:val="00DA4C85"/>
    <w:rsid w:val="00DA4FF4"/>
    <w:rsid w:val="00DA5394"/>
    <w:rsid w:val="00DB3CC0"/>
    <w:rsid w:val="00DB5161"/>
    <w:rsid w:val="00DB5D6B"/>
    <w:rsid w:val="00DD38FE"/>
    <w:rsid w:val="00DD3EF9"/>
    <w:rsid w:val="00DD636E"/>
    <w:rsid w:val="00DD6660"/>
    <w:rsid w:val="00DE2314"/>
    <w:rsid w:val="00DE3EEA"/>
    <w:rsid w:val="00DE7E4E"/>
    <w:rsid w:val="00E03BBF"/>
    <w:rsid w:val="00E04FB0"/>
    <w:rsid w:val="00E1051D"/>
    <w:rsid w:val="00E1758C"/>
    <w:rsid w:val="00E239A3"/>
    <w:rsid w:val="00E33567"/>
    <w:rsid w:val="00E34099"/>
    <w:rsid w:val="00E42017"/>
    <w:rsid w:val="00E427E0"/>
    <w:rsid w:val="00E50881"/>
    <w:rsid w:val="00E669AE"/>
    <w:rsid w:val="00E67BCD"/>
    <w:rsid w:val="00E74F90"/>
    <w:rsid w:val="00E75BC1"/>
    <w:rsid w:val="00E75F67"/>
    <w:rsid w:val="00E82E30"/>
    <w:rsid w:val="00E865BC"/>
    <w:rsid w:val="00E87D74"/>
    <w:rsid w:val="00E91A1E"/>
    <w:rsid w:val="00E973CE"/>
    <w:rsid w:val="00EA2CB0"/>
    <w:rsid w:val="00EA444E"/>
    <w:rsid w:val="00EA53C5"/>
    <w:rsid w:val="00EB52DB"/>
    <w:rsid w:val="00EE32C9"/>
    <w:rsid w:val="00EE7FDA"/>
    <w:rsid w:val="00F04E09"/>
    <w:rsid w:val="00F10EFE"/>
    <w:rsid w:val="00F14530"/>
    <w:rsid w:val="00F15533"/>
    <w:rsid w:val="00F15BCD"/>
    <w:rsid w:val="00F20836"/>
    <w:rsid w:val="00F50167"/>
    <w:rsid w:val="00F70812"/>
    <w:rsid w:val="00F75A23"/>
    <w:rsid w:val="00F800CD"/>
    <w:rsid w:val="00F93C48"/>
    <w:rsid w:val="00FA1124"/>
    <w:rsid w:val="00FA2BAF"/>
    <w:rsid w:val="00FB4064"/>
    <w:rsid w:val="00FB40B2"/>
    <w:rsid w:val="00FB6026"/>
    <w:rsid w:val="00FC12D9"/>
    <w:rsid w:val="00FC24C4"/>
    <w:rsid w:val="00FC2C00"/>
    <w:rsid w:val="00FD2413"/>
    <w:rsid w:val="00FD2BC8"/>
    <w:rsid w:val="00FE1E94"/>
    <w:rsid w:val="00FE637B"/>
    <w:rsid w:val="00FF4B01"/>
    <w:rsid w:val="00FF6F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8796B9C-8066-4037-AC9D-437D74BA4D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160" w:line="259"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5313E"/>
    <w:pPr>
      <w:tabs>
        <w:tab w:val="center" w:pos="4680"/>
        <w:tab w:val="right" w:pos="9360"/>
      </w:tabs>
      <w:spacing w:after="0" w:line="240" w:lineRule="auto"/>
    </w:pPr>
  </w:style>
  <w:style w:type="character" w:customStyle="1" w:styleId="HeaderChar">
    <w:name w:val="Header Char"/>
    <w:basedOn w:val="DefaultParagraphFont"/>
    <w:link w:val="Header"/>
    <w:uiPriority w:val="99"/>
    <w:rsid w:val="00D5313E"/>
  </w:style>
  <w:style w:type="paragraph" w:styleId="Footer">
    <w:name w:val="footer"/>
    <w:basedOn w:val="Normal"/>
    <w:link w:val="FooterChar"/>
    <w:uiPriority w:val="99"/>
    <w:unhideWhenUsed/>
    <w:rsid w:val="00D5313E"/>
    <w:pPr>
      <w:tabs>
        <w:tab w:val="center" w:pos="4680"/>
        <w:tab w:val="right" w:pos="9360"/>
      </w:tabs>
      <w:spacing w:after="0" w:line="240" w:lineRule="auto"/>
    </w:pPr>
  </w:style>
  <w:style w:type="character" w:customStyle="1" w:styleId="FooterChar">
    <w:name w:val="Footer Char"/>
    <w:basedOn w:val="DefaultParagraphFont"/>
    <w:link w:val="Footer"/>
    <w:uiPriority w:val="99"/>
    <w:rsid w:val="00D531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I:\Letterhead\Rodeo-LH.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Rodeo-LH</Template>
  <TotalTime>7</TotalTime>
  <Pages>1</Pages>
  <Words>199</Words>
  <Characters>1138</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 Holmbeck</dc:creator>
  <cp:keywords/>
  <dc:description/>
  <cp:lastModifiedBy>Rob Holmbeck</cp:lastModifiedBy>
  <cp:revision>1</cp:revision>
  <cp:lastPrinted>2022-12-15T16:56:00Z</cp:lastPrinted>
  <dcterms:created xsi:type="dcterms:W3CDTF">2023-03-01T17:09:00Z</dcterms:created>
  <dcterms:modified xsi:type="dcterms:W3CDTF">2023-03-01T17:17:00Z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a9eae5c9-8612-460c-8d92-2185112be139</vt:lpwstr>
  </property>
</Properties>
</file>